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BDE837" w14:textId="77777777" w:rsidR="007C7296" w:rsidRDefault="00FA6024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Bijlage Foto’s warme drankenautomaten</w:t>
      </w:r>
    </w:p>
    <w:p w14:paraId="36826690" w14:textId="685A8B78" w:rsidR="007C7296" w:rsidRDefault="00FA6024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Nota van Inlichtingen 2, </w:t>
      </w:r>
      <w:proofErr w:type="spellStart"/>
      <w:r>
        <w:rPr>
          <w:b/>
          <w:bCs/>
          <w:sz w:val="32"/>
          <w:szCs w:val="32"/>
        </w:rPr>
        <w:t>dd</w:t>
      </w:r>
      <w:proofErr w:type="spellEnd"/>
      <w:r>
        <w:rPr>
          <w:b/>
          <w:bCs/>
          <w:sz w:val="32"/>
          <w:szCs w:val="32"/>
        </w:rPr>
        <w:t xml:space="preserve"> </w:t>
      </w:r>
      <w:r w:rsidR="004775F4">
        <w:rPr>
          <w:b/>
          <w:bCs/>
          <w:sz w:val="32"/>
          <w:szCs w:val="32"/>
        </w:rPr>
        <w:t>7</w:t>
      </w:r>
      <w:r>
        <w:rPr>
          <w:b/>
          <w:bCs/>
          <w:sz w:val="32"/>
          <w:szCs w:val="32"/>
        </w:rPr>
        <w:t xml:space="preserve"> december 2023</w:t>
      </w:r>
    </w:p>
    <w:p w14:paraId="43A58152" w14:textId="77777777" w:rsidR="007C7296" w:rsidRDefault="00FA6024">
      <w:pPr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</w:rPr>
        <w:t>Stadhuis</w:t>
      </w:r>
    </w:p>
    <w:p w14:paraId="3F5F0CEB" w14:textId="77777777" w:rsidR="007C7296" w:rsidRDefault="00FA6024">
      <w:r>
        <w:rPr>
          <w:noProof/>
        </w:rPr>
        <w:drawing>
          <wp:inline distT="0" distB="0" distL="0" distR="0" wp14:anchorId="62DFC4CE" wp14:editId="3D8DF60B">
            <wp:extent cx="4161324" cy="3120993"/>
            <wp:effectExtent l="0" t="0" r="0" b="3207"/>
            <wp:docPr id="1122982443" name="Afbeelding 1" descr="Afbeelding met muur, overdekt, gootsteen, Sanitair armatuur&#10;&#10;Automatisch gegenereerde beschrijvi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61324" cy="312099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3C7F5CF4" w14:textId="77777777" w:rsidR="007C7296" w:rsidRDefault="00FA6024">
      <w:pPr>
        <w:rPr>
          <w:sz w:val="32"/>
          <w:szCs w:val="32"/>
        </w:rPr>
      </w:pPr>
      <w:r>
        <w:rPr>
          <w:sz w:val="32"/>
          <w:szCs w:val="32"/>
        </w:rPr>
        <w:t>Begane grond</w:t>
      </w:r>
    </w:p>
    <w:p w14:paraId="7D1DBE59" w14:textId="77777777" w:rsidR="007C7296" w:rsidRDefault="007C7296">
      <w:pPr>
        <w:rPr>
          <w:b/>
          <w:bCs/>
          <w:sz w:val="32"/>
          <w:szCs w:val="32"/>
        </w:rPr>
      </w:pPr>
    </w:p>
    <w:p w14:paraId="791C67FF" w14:textId="77777777" w:rsidR="007C7296" w:rsidRDefault="00FA6024">
      <w:r>
        <w:rPr>
          <w:noProof/>
        </w:rPr>
        <w:drawing>
          <wp:anchor distT="0" distB="0" distL="114300" distR="114300" simplePos="0" relativeHeight="251658240" behindDoc="0" locked="0" layoutInCell="1" allowOverlap="1" wp14:anchorId="0A24CA5B" wp14:editId="4073CE0A">
            <wp:simplePos x="0" y="0"/>
            <wp:positionH relativeFrom="margin">
              <wp:align>left</wp:align>
            </wp:positionH>
            <wp:positionV relativeFrom="paragraph">
              <wp:posOffset>8887</wp:posOffset>
            </wp:positionV>
            <wp:extent cx="2400300" cy="3200400"/>
            <wp:effectExtent l="0" t="0" r="0" b="0"/>
            <wp:wrapSquare wrapText="bothSides"/>
            <wp:docPr id="242217672" name="Afbeelding 1" descr="Afbeelding met overdekt, muur, Aanrechtblad, gootsteen&#10;&#10;Automatisch gegenereerde beschrijvi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320040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14:paraId="51CE91A7" w14:textId="77777777" w:rsidR="007C7296" w:rsidRDefault="00FA6024">
      <w:r>
        <w:rPr>
          <w:sz w:val="32"/>
          <w:szCs w:val="32"/>
        </w:rPr>
        <w:t>Kantoorverdieping 2</w:t>
      </w:r>
      <w:r>
        <w:rPr>
          <w:sz w:val="32"/>
          <w:szCs w:val="32"/>
          <w:vertAlign w:val="superscript"/>
        </w:rPr>
        <w:t>e</w:t>
      </w:r>
      <w:r>
        <w:rPr>
          <w:sz w:val="32"/>
          <w:szCs w:val="32"/>
        </w:rPr>
        <w:t xml:space="preserve"> etage</w:t>
      </w:r>
    </w:p>
    <w:p w14:paraId="7CB6A2C9" w14:textId="77777777" w:rsidR="007C7296" w:rsidRDefault="00FA6024">
      <w:r>
        <w:rPr>
          <w:noProof/>
        </w:rPr>
        <w:lastRenderedPageBreak/>
        <w:drawing>
          <wp:inline distT="0" distB="0" distL="0" distR="0" wp14:anchorId="35B42C53" wp14:editId="5C154C0F">
            <wp:extent cx="5760720" cy="4320540"/>
            <wp:effectExtent l="0" t="0" r="0" b="3810"/>
            <wp:docPr id="1216275401" name="Afbeelding 1" descr="Afbeelding met tekst, overdekt, automaat, winkel&#10;&#10;Automatisch gegenereerde beschrijvi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8FE12C" w14:textId="77777777" w:rsidR="007C7296" w:rsidRDefault="00FA6024">
      <w:pPr>
        <w:tabs>
          <w:tab w:val="left" w:pos="1215"/>
        </w:tabs>
      </w:pPr>
      <w:r>
        <w:rPr>
          <w:sz w:val="32"/>
          <w:szCs w:val="32"/>
        </w:rPr>
        <w:t>Kantoorverdieping 3</w:t>
      </w:r>
      <w:r>
        <w:rPr>
          <w:sz w:val="32"/>
          <w:szCs w:val="32"/>
          <w:vertAlign w:val="superscript"/>
        </w:rPr>
        <w:t>e</w:t>
      </w:r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tm</w:t>
      </w:r>
      <w:proofErr w:type="spellEnd"/>
      <w:r>
        <w:rPr>
          <w:sz w:val="32"/>
          <w:szCs w:val="32"/>
        </w:rPr>
        <w:t xml:space="preserve"> 5</w:t>
      </w:r>
      <w:r>
        <w:rPr>
          <w:sz w:val="32"/>
          <w:szCs w:val="32"/>
          <w:vertAlign w:val="superscript"/>
        </w:rPr>
        <w:t>e</w:t>
      </w:r>
      <w:r>
        <w:rPr>
          <w:sz w:val="32"/>
          <w:szCs w:val="32"/>
        </w:rPr>
        <w:t xml:space="preserve"> etage</w:t>
      </w:r>
    </w:p>
    <w:p w14:paraId="7BBE1B0A" w14:textId="77777777" w:rsidR="007C7296" w:rsidRDefault="007C7296">
      <w:pPr>
        <w:tabs>
          <w:tab w:val="left" w:pos="1215"/>
        </w:tabs>
        <w:rPr>
          <w:sz w:val="32"/>
          <w:szCs w:val="32"/>
        </w:rPr>
      </w:pPr>
    </w:p>
    <w:p w14:paraId="47204877" w14:textId="77777777" w:rsidR="007C7296" w:rsidRDefault="00FA6024">
      <w:pPr>
        <w:tabs>
          <w:tab w:val="left" w:pos="1215"/>
        </w:tabs>
      </w:pPr>
      <w:r>
        <w:rPr>
          <w:sz w:val="32"/>
          <w:szCs w:val="32"/>
        </w:rPr>
        <w:tab/>
      </w:r>
      <w:r>
        <w:rPr>
          <w:sz w:val="32"/>
          <w:szCs w:val="32"/>
        </w:rPr>
        <w:br/>
      </w:r>
      <w:r>
        <w:rPr>
          <w:noProof/>
        </w:rPr>
        <w:drawing>
          <wp:inline distT="0" distB="0" distL="0" distR="0" wp14:anchorId="3813C878" wp14:editId="69FE8872">
            <wp:extent cx="4158544" cy="3118908"/>
            <wp:effectExtent l="0" t="0" r="0" b="5292"/>
            <wp:docPr id="1445532372" name="Afbeelding 1" descr="Afbeelding met overdekt, Aanrechtblad, muur, Kabinet&#10;&#10;Automatisch gegenereerde beschrijvi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58544" cy="311890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3C88E48F" w14:textId="77777777" w:rsidR="007C7296" w:rsidRDefault="00FA6024">
      <w:pPr>
        <w:tabs>
          <w:tab w:val="left" w:pos="1215"/>
        </w:tabs>
        <w:rPr>
          <w:sz w:val="32"/>
          <w:szCs w:val="32"/>
        </w:rPr>
      </w:pPr>
      <w:r>
        <w:rPr>
          <w:sz w:val="32"/>
          <w:szCs w:val="32"/>
        </w:rPr>
        <w:lastRenderedPageBreak/>
        <w:t>Stadhuis warme drankenautomaten met verse melk</w:t>
      </w:r>
    </w:p>
    <w:p w14:paraId="6AB507EE" w14:textId="77777777" w:rsidR="007C7296" w:rsidRDefault="00FA6024">
      <w:pPr>
        <w:tabs>
          <w:tab w:val="left" w:pos="1215"/>
        </w:tabs>
        <w:rPr>
          <w:sz w:val="32"/>
          <w:szCs w:val="32"/>
        </w:rPr>
      </w:pPr>
      <w:r>
        <w:rPr>
          <w:sz w:val="32"/>
          <w:szCs w:val="32"/>
        </w:rPr>
        <w:t xml:space="preserve">Begane </w:t>
      </w:r>
      <w:r>
        <w:rPr>
          <w:sz w:val="32"/>
          <w:szCs w:val="32"/>
        </w:rPr>
        <w:t>grond bij vergadercentrum</w:t>
      </w:r>
    </w:p>
    <w:p w14:paraId="3DFE2854" w14:textId="77777777" w:rsidR="007C7296" w:rsidRDefault="00FA6024">
      <w:pPr>
        <w:tabs>
          <w:tab w:val="left" w:pos="1215"/>
        </w:tabs>
      </w:pPr>
      <w:r>
        <w:rPr>
          <w:noProof/>
        </w:rPr>
        <w:drawing>
          <wp:inline distT="0" distB="0" distL="0" distR="0" wp14:anchorId="64C569FC" wp14:editId="047FC9F5">
            <wp:extent cx="3953243" cy="3649086"/>
            <wp:effectExtent l="0" t="0" r="9157" b="8514"/>
            <wp:docPr id="1775183114" name="Afbeelding 1" descr="Afbeelding met keukenapparaat, overdekt, Huishoudelijk apparaat, Aanrechtblad&#10;&#10;Automatisch gegenereerde beschrijvi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53243" cy="364908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5A5DE373" w14:textId="77777777" w:rsidR="007C7296" w:rsidRPr="004775F4" w:rsidRDefault="007C7296">
      <w:pPr>
        <w:jc w:val="right"/>
        <w:rPr>
          <w:b/>
          <w:bCs/>
          <w:sz w:val="32"/>
          <w:szCs w:val="32"/>
          <w:u w:val="single"/>
        </w:rPr>
      </w:pPr>
    </w:p>
    <w:p w14:paraId="5EEB90D0" w14:textId="77777777" w:rsidR="007C7296" w:rsidRPr="004775F4" w:rsidRDefault="00FA6024">
      <w:pPr>
        <w:rPr>
          <w:b/>
          <w:bCs/>
          <w:sz w:val="32"/>
          <w:szCs w:val="32"/>
          <w:u w:val="single"/>
        </w:rPr>
      </w:pPr>
      <w:r w:rsidRPr="004775F4">
        <w:rPr>
          <w:b/>
          <w:bCs/>
          <w:sz w:val="32"/>
          <w:szCs w:val="32"/>
          <w:u w:val="single"/>
        </w:rPr>
        <w:t>Buitenlocatie, stadsboerderij</w:t>
      </w:r>
    </w:p>
    <w:p w14:paraId="0E1F53D5" w14:textId="7D3E9C82" w:rsidR="007C7296" w:rsidRDefault="00FA6024">
      <w:pPr>
        <w:rPr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35737493" wp14:editId="294C0A90">
            <wp:extent cx="3454063" cy="2590550"/>
            <wp:effectExtent l="12657" t="6393" r="6643" b="6644"/>
            <wp:docPr id="693767435" name="Afbeelding 1" descr="Afbeelding met overdekt, muur, Huishoudelijk apparaat, keukenapparaat&#10;&#10;Automatisch gegenereerde beschrijvi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 rot="5400013">
                      <a:off x="0" y="0"/>
                      <a:ext cx="3454063" cy="259055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38F3F5FE" w14:textId="6940CDA6" w:rsidR="004775F4" w:rsidRDefault="004775F4">
      <w:pPr>
        <w:rPr>
          <w:b/>
          <w:bCs/>
          <w:sz w:val="32"/>
          <w:szCs w:val="32"/>
          <w:u w:val="single"/>
        </w:rPr>
      </w:pPr>
      <w:r w:rsidRPr="004775F4">
        <w:rPr>
          <w:b/>
          <w:bCs/>
          <w:sz w:val="32"/>
          <w:szCs w:val="32"/>
          <w:u w:val="single"/>
        </w:rPr>
        <w:lastRenderedPageBreak/>
        <w:t>Argonstraat</w:t>
      </w:r>
    </w:p>
    <w:p w14:paraId="04E6C734" w14:textId="77777777" w:rsidR="004775F4" w:rsidRDefault="004775F4">
      <w:pPr>
        <w:rPr>
          <w:b/>
          <w:bCs/>
          <w:sz w:val="32"/>
          <w:szCs w:val="32"/>
          <w:u w:val="single"/>
        </w:rPr>
      </w:pPr>
    </w:p>
    <w:p w14:paraId="7BD11A56" w14:textId="77777777" w:rsidR="004775F4" w:rsidRDefault="004775F4">
      <w:pPr>
        <w:rPr>
          <w:b/>
          <w:bCs/>
          <w:u w:val="single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60E8C907" wp14:editId="49AEA6E1">
            <wp:simplePos x="895350" y="1628775"/>
            <wp:positionH relativeFrom="column">
              <wp:align>left</wp:align>
            </wp:positionH>
            <wp:positionV relativeFrom="paragraph">
              <wp:align>top</wp:align>
            </wp:positionV>
            <wp:extent cx="2647950" cy="3530891"/>
            <wp:effectExtent l="0" t="0" r="0" b="0"/>
            <wp:wrapSquare wrapText="bothSides"/>
            <wp:docPr id="534473086" name="Afbeelding 1" descr="Afbeelding met overdekt, muur, vloer, Huishoudelijk apparaa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473086" name="Afbeelding 1" descr="Afbeelding met overdekt, muur, vloer, Huishoudelijk apparaat&#10;&#10;Automatisch gegenereerde beschrijvi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35308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ADF2B6" w14:textId="77777777" w:rsidR="004775F4" w:rsidRPr="004775F4" w:rsidRDefault="004775F4" w:rsidP="004775F4"/>
    <w:p w14:paraId="2EE96A2F" w14:textId="77777777" w:rsidR="004775F4" w:rsidRPr="004775F4" w:rsidRDefault="004775F4" w:rsidP="004775F4"/>
    <w:p w14:paraId="244C2ABC" w14:textId="77777777" w:rsidR="004775F4" w:rsidRPr="004775F4" w:rsidRDefault="004775F4" w:rsidP="004775F4"/>
    <w:p w14:paraId="31A292B3" w14:textId="49B22DAB" w:rsidR="004775F4" w:rsidRDefault="004775F4" w:rsidP="004775F4">
      <w:pPr>
        <w:tabs>
          <w:tab w:val="left" w:pos="1890"/>
        </w:tabs>
        <w:rPr>
          <w:b/>
          <w:bCs/>
          <w:u w:val="single"/>
        </w:rPr>
      </w:pPr>
      <w:r>
        <w:rPr>
          <w:sz w:val="32"/>
          <w:szCs w:val="32"/>
        </w:rPr>
        <w:t>Begane grond</w:t>
      </w:r>
      <w:r>
        <w:rPr>
          <w:b/>
          <w:bCs/>
          <w:u w:val="single"/>
        </w:rPr>
        <w:br w:type="textWrapping" w:clear="all"/>
      </w:r>
    </w:p>
    <w:p w14:paraId="2A478BAA" w14:textId="77777777" w:rsidR="004775F4" w:rsidRDefault="004775F4" w:rsidP="004775F4">
      <w:pPr>
        <w:tabs>
          <w:tab w:val="left" w:pos="1890"/>
        </w:tabs>
        <w:rPr>
          <w:b/>
          <w:bCs/>
          <w:u w:val="single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33F38D40" wp14:editId="1F1D7F70">
            <wp:simplePos x="895350" y="5448300"/>
            <wp:positionH relativeFrom="column">
              <wp:align>left</wp:align>
            </wp:positionH>
            <wp:positionV relativeFrom="paragraph">
              <wp:align>top</wp:align>
            </wp:positionV>
            <wp:extent cx="3797301" cy="2847975"/>
            <wp:effectExtent l="0" t="0" r="0" b="0"/>
            <wp:wrapSquare wrapText="bothSides"/>
            <wp:docPr id="568889723" name="Afbeelding 1" descr="Afbeelding met muur, overdekt, Aanrechtblad, gootstee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889723" name="Afbeelding 1" descr="Afbeelding met muur, overdekt, Aanrechtblad, gootsteen&#10;&#10;Automatisch gegenereerde beschrijvi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7301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ABF196" w14:textId="77777777" w:rsidR="004775F4" w:rsidRDefault="004775F4" w:rsidP="004775F4">
      <w:pPr>
        <w:tabs>
          <w:tab w:val="left" w:pos="1890"/>
        </w:tabs>
        <w:rPr>
          <w:b/>
          <w:bCs/>
          <w:u w:val="single"/>
        </w:rPr>
      </w:pPr>
    </w:p>
    <w:p w14:paraId="29797674" w14:textId="11CA086E" w:rsidR="004775F4" w:rsidRPr="004775F4" w:rsidRDefault="004775F4" w:rsidP="004775F4">
      <w:pPr>
        <w:tabs>
          <w:tab w:val="center" w:pos="1456"/>
        </w:tabs>
        <w:rPr>
          <w:sz w:val="32"/>
          <w:szCs w:val="32"/>
        </w:rPr>
      </w:pPr>
      <w:r w:rsidRPr="004775F4">
        <w:rPr>
          <w:sz w:val="32"/>
          <w:szCs w:val="32"/>
        </w:rPr>
        <w:t>1</w:t>
      </w:r>
      <w:r w:rsidRPr="004775F4">
        <w:rPr>
          <w:sz w:val="32"/>
          <w:szCs w:val="32"/>
          <w:vertAlign w:val="superscript"/>
        </w:rPr>
        <w:t>e</w:t>
      </w:r>
      <w:r w:rsidRPr="004775F4">
        <w:rPr>
          <w:sz w:val="32"/>
          <w:szCs w:val="32"/>
        </w:rPr>
        <w:t xml:space="preserve"> etage</w:t>
      </w:r>
      <w:r w:rsidRPr="004775F4">
        <w:rPr>
          <w:sz w:val="32"/>
          <w:szCs w:val="32"/>
        </w:rPr>
        <w:br w:type="textWrapping" w:clear="all"/>
      </w:r>
    </w:p>
    <w:sectPr w:rsidR="004775F4" w:rsidRPr="004775F4">
      <w:pgSz w:w="11906" w:h="16838"/>
      <w:pgMar w:top="1417" w:right="1417" w:bottom="1417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16E5C3" w14:textId="77777777" w:rsidR="00FA6024" w:rsidRDefault="00FA6024">
      <w:pPr>
        <w:spacing w:after="0" w:line="240" w:lineRule="auto"/>
      </w:pPr>
      <w:r>
        <w:separator/>
      </w:r>
    </w:p>
  </w:endnote>
  <w:endnote w:type="continuationSeparator" w:id="0">
    <w:p w14:paraId="1123B309" w14:textId="77777777" w:rsidR="00FA6024" w:rsidRDefault="00FA60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3E0403" w14:textId="77777777" w:rsidR="00FA6024" w:rsidRDefault="00FA6024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2D060435" w14:textId="77777777" w:rsidR="00FA6024" w:rsidRDefault="00FA602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useWord2013TrackBottomHyphenation" w:uri="http://schemas.microsoft.com/office/word" w:val="1"/>
  </w:compat>
  <w:rsids>
    <w:rsidRoot w:val="007C7296"/>
    <w:rsid w:val="004775F4"/>
    <w:rsid w:val="007C7296"/>
    <w:rsid w:val="00FA60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169CD6"/>
  <w15:docId w15:val="{8FB05E82-35D2-4118-B165-0C4F5B5624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kern w:val="3"/>
        <w:sz w:val="22"/>
        <w:szCs w:val="22"/>
        <w:lang w:val="nl-NL" w:eastAsia="en-US" w:bidi="ar-SA"/>
      </w:rPr>
    </w:rPrDefault>
    <w:pPrDefault>
      <w:pPr>
        <w:autoSpaceDN w:val="0"/>
        <w:spacing w:after="160" w:line="25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pPr>
      <w:suppressAutoHyphens/>
    </w:p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</w:style>
  <w:style w:type="paragraph" w:styleId="Voettekst">
    <w:name w:val="footer"/>
    <w:basedOn w:val="Standaar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" TargetMode="Externa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51</Words>
  <Characters>285</Characters>
  <Application>Microsoft Office Word</Application>
  <DocSecurity>0</DocSecurity>
  <Lines>2</Lines>
  <Paragraphs>1</Paragraphs>
  <ScaleCrop>false</ScaleCrop>
  <Company/>
  <LinksUpToDate>false</LinksUpToDate>
  <CharactersWithSpaces>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Dekkers N. (Nancy)</dc:creator>
  <dc:description/>
  <cp:lastModifiedBy>Dekkers N. (Nancy)</cp:lastModifiedBy>
  <cp:revision>2</cp:revision>
  <dcterms:created xsi:type="dcterms:W3CDTF">2023-12-07T08:21:00Z</dcterms:created>
  <dcterms:modified xsi:type="dcterms:W3CDTF">2023-12-07T08:21:00Z</dcterms:modified>
</cp:coreProperties>
</file>